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Hastings and Rye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Hastings and Rye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Hastings and Rye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Hastings and Rye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Hastings and Rye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Hastings and Rye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62.1% </w:t>
      </w:r>
      <w:r w:rsidRPr="004747BF">
        <w:rPr>
          <w:rFonts w:ascii="Libre Franklin Light" w:eastAsia="Times New Roman" w:hAnsi="Libre Franklin Light" w:cs="Calibri Light"/>
        </w:rPr>
        <w:t xml:space="preserve">of those respondents classified as PGSI 8+ in Hastings and Rye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Hastings and Rye is estimated to be </w:t>
      </w:r>
      <w:r w:rsidRPr="00773DF7">
        <w:rPr>
          <w:rFonts w:ascii="Libre Franklin Light" w:eastAsia="Times New Roman" w:hAnsi="Libre Franklin Light" w:cs="Calibri Light"/>
          <w:b/>
          <w:bCs/>
          <w:color w:val="C45911" w:themeColor="accent2" w:themeShade="BF"/>
        </w:rPr>
        <w:t xml:space="preserve">£1,912,170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Hastings and Rye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Hastings and Rye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Hastings and Rye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Hastings and Rye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astings and Ry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Hastings and Rye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astings and Ry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Hastings and Rye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Hastings and Rye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62.1%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astings and Ry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Hastings and Rye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Hastings and Rye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Hastings and Rye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51.7%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Hastings and Rye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Hastings and Rye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Hastings and Rye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£1,912,170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Hastings and Rye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£31,146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£644,119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£46,142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£12,978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£23,792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£1,153,993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£1,912,170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Hastings and Rye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Hastings and Rye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Hastings and Rye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Hastings and Rye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8.2%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Hastings and Rye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Hastings and Rye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61.0%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Hastings and Rye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Hastings and Rye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Hastings and Rye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8.2%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Hastings and Rye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Hastings and Rye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61.0%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Hastings and Rye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3FC0659-921F-4CA5-9F72-0F5818543B5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